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0C659" w14:textId="0BFC146A" w:rsidR="00BA00AB" w:rsidRDefault="00FC3B4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Emmot STIRTON</w:t>
      </w:r>
      <w:r>
        <w:rPr>
          <w:rFonts w:cs="Times New Roman"/>
          <w:szCs w:val="24"/>
        </w:rPr>
        <w:t xml:space="preserve">      (d.ca.1477)</w:t>
      </w:r>
    </w:p>
    <w:p w14:paraId="24E08D83" w14:textId="1791A9A4" w:rsidR="00FC3B46" w:rsidRDefault="00FC3B4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Cottingham. widow.</w:t>
      </w:r>
    </w:p>
    <w:p w14:paraId="2543045C" w14:textId="77777777" w:rsidR="00FC3B46" w:rsidRDefault="00FC3B46" w:rsidP="009139A6">
      <w:pPr>
        <w:pStyle w:val="NoSpacing"/>
        <w:rPr>
          <w:rFonts w:cs="Times New Roman"/>
          <w:szCs w:val="24"/>
        </w:rPr>
      </w:pPr>
    </w:p>
    <w:p w14:paraId="1C29DDD0" w14:textId="77777777" w:rsidR="00FC3B46" w:rsidRDefault="00FC3B46" w:rsidP="009139A6">
      <w:pPr>
        <w:pStyle w:val="NoSpacing"/>
        <w:rPr>
          <w:rFonts w:cs="Times New Roman"/>
          <w:szCs w:val="24"/>
        </w:rPr>
      </w:pPr>
    </w:p>
    <w:p w14:paraId="665C0B14" w14:textId="787C644C" w:rsidR="00FC3B46" w:rsidRDefault="00FC3B4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Jul.1477</w:t>
      </w:r>
      <w:r>
        <w:rPr>
          <w:rFonts w:cs="Times New Roman"/>
          <w:szCs w:val="24"/>
        </w:rPr>
        <w:tab/>
        <w:t>Probate of her Will.   (W.Y.R. p.159)</w:t>
      </w:r>
    </w:p>
    <w:p w14:paraId="1989A2BB" w14:textId="77777777" w:rsidR="00FC3B46" w:rsidRDefault="00FC3B46" w:rsidP="009139A6">
      <w:pPr>
        <w:pStyle w:val="NoSpacing"/>
        <w:rPr>
          <w:rFonts w:cs="Times New Roman"/>
          <w:szCs w:val="24"/>
        </w:rPr>
      </w:pPr>
    </w:p>
    <w:p w14:paraId="0E5AFA0D" w14:textId="77777777" w:rsidR="00FC3B46" w:rsidRDefault="00FC3B46" w:rsidP="009139A6">
      <w:pPr>
        <w:pStyle w:val="NoSpacing"/>
        <w:rPr>
          <w:rFonts w:cs="Times New Roman"/>
          <w:szCs w:val="24"/>
        </w:rPr>
      </w:pPr>
    </w:p>
    <w:p w14:paraId="109DFEA0" w14:textId="0B349C28" w:rsidR="00FC3B46" w:rsidRPr="00FC3B46" w:rsidRDefault="00FC3B4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August 2023</w:t>
      </w:r>
    </w:p>
    <w:sectPr w:rsidR="00FC3B46" w:rsidRPr="00FC3B4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8DAFD" w14:textId="77777777" w:rsidR="00FC3B46" w:rsidRDefault="00FC3B46" w:rsidP="009139A6">
      <w:r>
        <w:separator/>
      </w:r>
    </w:p>
  </w:endnote>
  <w:endnote w:type="continuationSeparator" w:id="0">
    <w:p w14:paraId="4C985712" w14:textId="77777777" w:rsidR="00FC3B46" w:rsidRDefault="00FC3B4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C821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3BDF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2505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5EDEB" w14:textId="77777777" w:rsidR="00FC3B46" w:rsidRDefault="00FC3B46" w:rsidP="009139A6">
      <w:r>
        <w:separator/>
      </w:r>
    </w:p>
  </w:footnote>
  <w:footnote w:type="continuationSeparator" w:id="0">
    <w:p w14:paraId="6F9A57D5" w14:textId="77777777" w:rsidR="00FC3B46" w:rsidRDefault="00FC3B4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5A82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09D7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239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B4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  <w:rsid w:val="00FC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662607"/>
  <w15:chartTrackingRefBased/>
  <w15:docId w15:val="{B9C7DE4A-F212-43E8-BD57-2755169A3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2023-08-10T06:36:00Z</dcterms:created>
  <dcterms:modified xsi:type="dcterms:W3CDTF">2023-08-10T06:38:00Z</dcterms:modified>
</cp:coreProperties>
</file>